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Worsley and Eccles</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Worsley and Eccles</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Worsley and Eccles</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Worsley and Eccles</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Worsley and Eccles</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Worsley and Eccles are estimated to have a score of 1-2 on the PGSI (low-risk gambling), whilst </w:t>
      </w:r>
      <w:r w:rsidRPr="00773DF7">
        <w:rPr>
          <w:rFonts w:ascii="Libre Franklin Light" w:hAnsi="Libre Franklin Light" w:cs="Calibri Light"/>
          <w:b/>
          <w:bCs/>
          <w:color w:val="C45911" w:themeColor="accent2" w:themeShade="BF"/>
        </w:rPr>
        <w:t xml:space="preserve">4.6%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61.8% </w:t>
      </w:r>
      <w:r w:rsidRPr="004747BF">
        <w:rPr>
          <w:rFonts w:ascii="Libre Franklin Light" w:eastAsia="Times New Roman" w:hAnsi="Libre Franklin Light" w:cs="Calibri Light"/>
        </w:rPr>
        <w:t xml:space="preserve">of those respondents classified as PGSI 8+ in Worsley and Eccles</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Worsley and Eccles is estimated to be </w:t>
      </w:r>
      <w:r w:rsidRPr="00773DF7">
        <w:rPr>
          <w:rFonts w:ascii="Libre Franklin Light" w:eastAsia="Times New Roman" w:hAnsi="Libre Franklin Light" w:cs="Calibri Light"/>
          <w:b/>
          <w:bCs/>
          <w:color w:val="C45911" w:themeColor="accent2" w:themeShade="BF"/>
        </w:rPr>
        <w:t xml:space="preserve">£2,309,605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Worsley and Eccles</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Worsley and Eccles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Worsley and Eccles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Worsley and Eccles</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orsley and Eccles.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Worsley and Eccles</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orsley and Eccles.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Worsley and Eccles</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16.3%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Worsley and Eccles</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61.8%</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orsley and Eccles.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Worsley and Eccles</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17.1%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Worsley and Eccles</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Worsley and Eccles</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58.8%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Worsley and Eccles</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Worsley and Eccles</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Worsley and Eccles</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£2,309,605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Worsley and Eccles</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£37,620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£777,996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£55,733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£15,675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£28,737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£1,393,844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£2,309,605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Worsley and Eccles</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Worsley and Eccles</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22.2%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Worsley and Eccles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Worsley and Eccles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10.9%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Worsley and Eccles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Worsley and Eccles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58.6%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Worsley and Eccles</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22.2%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Worsley and Eccles</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19.1%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Worsley and Eccles</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10.9%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Worsley and Eccles</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Worsley and Eccles</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58.6%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Worsley and Eccles</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8824C90D-5492-44EE-8F12-19E155440463}"/>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